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EC116" w14:textId="77777777" w:rsidR="004A7CCD" w:rsidRDefault="004A7CCD" w:rsidP="004A7CCD">
      <w:pPr>
        <w:pStyle w:val="NoSpacing"/>
      </w:pPr>
      <w:r>
        <w:rPr>
          <w:u w:val="single"/>
        </w:rPr>
        <w:t>William LEGER</w:t>
      </w:r>
      <w:r>
        <w:t xml:space="preserve">     </w:t>
      </w:r>
      <w:proofErr w:type="gramStart"/>
      <w:r>
        <w:t xml:space="preserve">   (</w:t>
      </w:r>
      <w:proofErr w:type="gramEnd"/>
      <w:r>
        <w:t>fl.1433)</w:t>
      </w:r>
    </w:p>
    <w:p w14:paraId="29C23BA4" w14:textId="77777777" w:rsidR="004A7CCD" w:rsidRDefault="004A7CCD" w:rsidP="004A7CCD">
      <w:pPr>
        <w:pStyle w:val="NoSpacing"/>
      </w:pPr>
      <w:r>
        <w:t>of Thaxted, Essex. Bladesmith.</w:t>
      </w:r>
    </w:p>
    <w:p w14:paraId="1B76C378" w14:textId="77777777" w:rsidR="004A7CCD" w:rsidRDefault="004A7CCD" w:rsidP="004A7CCD">
      <w:pPr>
        <w:pStyle w:val="NoSpacing"/>
      </w:pPr>
    </w:p>
    <w:p w14:paraId="3635919C" w14:textId="77777777" w:rsidR="004A7CCD" w:rsidRDefault="004A7CCD" w:rsidP="004A7CCD">
      <w:pPr>
        <w:pStyle w:val="NoSpacing"/>
      </w:pPr>
    </w:p>
    <w:p w14:paraId="401FDE4C" w14:textId="77777777" w:rsidR="004A7CCD" w:rsidRDefault="004A7CCD" w:rsidP="004A7CCD">
      <w:pPr>
        <w:pStyle w:val="NoSpacing"/>
      </w:pPr>
      <w:r>
        <w:tab/>
        <w:t>1433</w:t>
      </w:r>
      <w:r>
        <w:tab/>
        <w:t xml:space="preserve">Robert </w:t>
      </w:r>
      <w:proofErr w:type="spellStart"/>
      <w:r>
        <w:t>atte</w:t>
      </w:r>
      <w:proofErr w:type="spellEnd"/>
      <w:r>
        <w:t xml:space="preserve"> Fan(q.v.) brought a plaint of debt against him and John</w:t>
      </w:r>
    </w:p>
    <w:p w14:paraId="219FCE2C" w14:textId="77777777" w:rsidR="004A7CCD" w:rsidRDefault="004A7CCD" w:rsidP="004A7CCD">
      <w:pPr>
        <w:pStyle w:val="NoSpacing"/>
      </w:pPr>
      <w:r>
        <w:tab/>
      </w:r>
      <w:r>
        <w:tab/>
      </w:r>
      <w:proofErr w:type="spellStart"/>
      <w:r>
        <w:t>Bronde</w:t>
      </w:r>
      <w:proofErr w:type="spellEnd"/>
      <w:r>
        <w:t xml:space="preserve"> of Thaxted(q.v.).</w:t>
      </w:r>
    </w:p>
    <w:p w14:paraId="0AB5292E" w14:textId="77777777" w:rsidR="004A7CCD" w:rsidRDefault="004A7CCD" w:rsidP="004A7CCD">
      <w:pPr>
        <w:pStyle w:val="NoSpacing"/>
      </w:pPr>
      <w:r>
        <w:tab/>
      </w:r>
      <w:r>
        <w:tab/>
        <w:t xml:space="preserve">( </w:t>
      </w:r>
      <w:hyperlink r:id="rId6" w:history="1">
        <w:r w:rsidRPr="0002537D">
          <w:rPr>
            <w:rStyle w:val="Hyperlink"/>
          </w:rPr>
          <w:t>https://waalt.uh.edu/index.php/CP40/689:_A-J</w:t>
        </w:r>
      </w:hyperlink>
      <w:r>
        <w:t xml:space="preserve"> )</w:t>
      </w:r>
    </w:p>
    <w:p w14:paraId="62F99037" w14:textId="77777777" w:rsidR="004A7CCD" w:rsidRDefault="004A7CCD" w:rsidP="004A7CCD">
      <w:pPr>
        <w:pStyle w:val="NoSpacing"/>
      </w:pPr>
    </w:p>
    <w:p w14:paraId="1B1E8B43" w14:textId="77777777" w:rsidR="004A7CCD" w:rsidRDefault="004A7CCD" w:rsidP="004A7CCD">
      <w:pPr>
        <w:pStyle w:val="NoSpacing"/>
      </w:pPr>
    </w:p>
    <w:p w14:paraId="7DD157C9" w14:textId="77777777" w:rsidR="004A7CCD" w:rsidRDefault="004A7CCD" w:rsidP="004A7CCD">
      <w:pPr>
        <w:pStyle w:val="NoSpacing"/>
      </w:pPr>
      <w:r>
        <w:t>22 July 2024</w:t>
      </w:r>
    </w:p>
    <w:p w14:paraId="6D42B3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7D926" w14:textId="77777777" w:rsidR="004A7CCD" w:rsidRDefault="004A7CCD" w:rsidP="009139A6">
      <w:r>
        <w:separator/>
      </w:r>
    </w:p>
  </w:endnote>
  <w:endnote w:type="continuationSeparator" w:id="0">
    <w:p w14:paraId="1ABA5D56" w14:textId="77777777" w:rsidR="004A7CCD" w:rsidRDefault="004A7C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655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C4A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660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845A3" w14:textId="77777777" w:rsidR="004A7CCD" w:rsidRDefault="004A7CCD" w:rsidP="009139A6">
      <w:r>
        <w:separator/>
      </w:r>
    </w:p>
  </w:footnote>
  <w:footnote w:type="continuationSeparator" w:id="0">
    <w:p w14:paraId="7B09BA9C" w14:textId="77777777" w:rsidR="004A7CCD" w:rsidRDefault="004A7C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A53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AFB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BE2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CD"/>
    <w:rsid w:val="000666E0"/>
    <w:rsid w:val="002510B7"/>
    <w:rsid w:val="00270799"/>
    <w:rsid w:val="004A7CCD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74B90"/>
  <w15:chartTrackingRefBased/>
  <w15:docId w15:val="{B01E70E5-77DF-4D39-8E9E-F3C288AE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A7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2024-07-22T18:59:00Z</dcterms:created>
  <dcterms:modified xsi:type="dcterms:W3CDTF">2024-07-22T19:00:00Z</dcterms:modified>
</cp:coreProperties>
</file>